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 xml:space="preserve">Okulun Adı       : 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Tarih                </w:t>
      </w:r>
      <w:r w:rsidRPr="009447CA">
        <w:rPr>
          <w:rFonts w:ascii="Comic Sans MS" w:hAnsi="Comic Sans MS"/>
          <w:b/>
          <w:bCs/>
          <w:sz w:val="20"/>
          <w:szCs w:val="20"/>
        </w:rPr>
        <w:t xml:space="preserve">:  </w:t>
      </w:r>
      <w:r>
        <w:rPr>
          <w:rFonts w:ascii="Comic Sans MS" w:hAnsi="Comic Sans MS"/>
          <w:b/>
          <w:bCs/>
          <w:sz w:val="20"/>
          <w:szCs w:val="20"/>
        </w:rPr>
        <w:t>22.11.2016</w:t>
      </w: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Yaş Grubu (Ay) </w:t>
      </w:r>
      <w:r>
        <w:rPr>
          <w:rFonts w:ascii="Comic Sans MS" w:hAnsi="Comic Sans MS"/>
          <w:b/>
          <w:bCs/>
          <w:sz w:val="20"/>
          <w:szCs w:val="20"/>
        </w:rPr>
        <w:t>:  48-60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 xml:space="preserve">Öğretmen Adı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9447CA">
        <w:rPr>
          <w:rFonts w:ascii="Comic Sans MS" w:hAnsi="Comic Sans MS"/>
          <w:bCs/>
          <w:sz w:val="20"/>
          <w:szCs w:val="20"/>
        </w:rPr>
        <w:t xml:space="preserve"> : </w:t>
      </w:r>
    </w:p>
    <w:p w:rsidR="00A85D89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Oyun Zamanı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“ ERKEN YATALIM ERKEN KALKALIM</w:t>
      </w:r>
      <w:r w:rsidRPr="009447CA">
        <w:rPr>
          <w:rFonts w:ascii="Comic Sans MS" w:hAnsi="Comic Sans MS"/>
          <w:bCs/>
          <w:sz w:val="20"/>
          <w:szCs w:val="20"/>
        </w:rPr>
        <w:t xml:space="preserve">” isimli  Türkçe </w:t>
      </w:r>
      <w:r>
        <w:rPr>
          <w:rFonts w:ascii="Comic Sans MS" w:hAnsi="Comic Sans MS"/>
          <w:bCs/>
          <w:sz w:val="20"/>
          <w:szCs w:val="20"/>
        </w:rPr>
        <w:t xml:space="preserve">– Müzik </w:t>
      </w:r>
      <w:r w:rsidRPr="009447CA">
        <w:rPr>
          <w:rFonts w:ascii="Comic Sans MS" w:hAnsi="Comic Sans MS"/>
          <w:bCs/>
          <w:sz w:val="20"/>
          <w:szCs w:val="20"/>
        </w:rPr>
        <w:t>etkinliği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▪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▪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▪</w:t>
      </w: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Eve gidiş</w:t>
      </w:r>
    </w:p>
    <w:p w:rsidR="00A85D89" w:rsidRPr="009447CA" w:rsidRDefault="00A85D89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A85D89" w:rsidRPr="009447CA" w:rsidRDefault="00A85D89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 xml:space="preserve">                                                                                                            </w:t>
      </w:r>
    </w:p>
    <w:p w:rsidR="00A85D89" w:rsidRPr="009447CA" w:rsidRDefault="00A85D89" w:rsidP="00B6242C">
      <w:pPr>
        <w:rPr>
          <w:rFonts w:ascii="Comic Sans MS" w:hAnsi="Comic Sans MS"/>
          <w:bCs/>
          <w:sz w:val="20"/>
          <w:szCs w:val="20"/>
        </w:rPr>
      </w:pPr>
    </w:p>
    <w:p w:rsidR="00A85D89" w:rsidRPr="009447CA" w:rsidRDefault="00A85D89" w:rsidP="00B6242C">
      <w:pPr>
        <w:rPr>
          <w:rFonts w:ascii="Comic Sans MS" w:hAnsi="Comic Sans MS"/>
          <w:bCs/>
          <w:sz w:val="20"/>
          <w:szCs w:val="20"/>
        </w:rPr>
      </w:pPr>
    </w:p>
    <w:p w:rsidR="00A85D89" w:rsidRDefault="00A85D89" w:rsidP="00B6242C">
      <w:pPr>
        <w:rPr>
          <w:rFonts w:ascii="Comic Sans MS" w:hAnsi="Comic Sans MS"/>
          <w:bCs/>
          <w:sz w:val="20"/>
          <w:szCs w:val="20"/>
        </w:rPr>
      </w:pPr>
    </w:p>
    <w:p w:rsidR="00A85D89" w:rsidRPr="009447CA" w:rsidRDefault="00A85D89" w:rsidP="00B6242C">
      <w:pPr>
        <w:rPr>
          <w:rFonts w:ascii="Comic Sans MS" w:hAnsi="Comic Sans MS"/>
          <w:bCs/>
          <w:sz w:val="20"/>
          <w:szCs w:val="20"/>
        </w:rPr>
      </w:pPr>
    </w:p>
    <w:p w:rsidR="00A85D89" w:rsidRPr="009447CA" w:rsidRDefault="00A85D89" w:rsidP="00B6242C">
      <w:pPr>
        <w:rPr>
          <w:rFonts w:ascii="Comic Sans MS" w:hAnsi="Comic Sans MS"/>
          <w:bCs/>
          <w:sz w:val="20"/>
          <w:szCs w:val="20"/>
        </w:rPr>
      </w:pPr>
    </w:p>
    <w:p w:rsidR="00A85D89" w:rsidRDefault="00A85D89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A85D89" w:rsidRDefault="00A85D89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A85D89" w:rsidRDefault="00A85D89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A85D89" w:rsidRPr="009447CA" w:rsidRDefault="00A85D89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ETKİNLİK PLANI</w:t>
      </w:r>
    </w:p>
    <w:p w:rsidR="00A85D89" w:rsidRPr="009447CA" w:rsidRDefault="00A85D89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ERKEN YATALIM ERKEN KALKALIM</w:t>
      </w:r>
    </w:p>
    <w:p w:rsidR="00A85D89" w:rsidRPr="009447CA" w:rsidRDefault="00A85D89" w:rsidP="00B6242C">
      <w:pPr>
        <w:rPr>
          <w:rFonts w:ascii="Comic Sans MS" w:hAnsi="Comic Sans MS"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Etkinlik Türü</w:t>
      </w:r>
      <w:r>
        <w:rPr>
          <w:rFonts w:ascii="Comic Sans MS" w:hAnsi="Comic Sans MS"/>
          <w:bCs/>
          <w:sz w:val="20"/>
          <w:szCs w:val="20"/>
        </w:rPr>
        <w:t xml:space="preserve">   </w:t>
      </w:r>
      <w:r w:rsidRPr="009447CA">
        <w:rPr>
          <w:rFonts w:ascii="Comic Sans MS" w:hAnsi="Comic Sans MS"/>
          <w:bCs/>
          <w:sz w:val="20"/>
          <w:szCs w:val="20"/>
        </w:rPr>
        <w:t xml:space="preserve">:  </w:t>
      </w:r>
      <w:r>
        <w:rPr>
          <w:rFonts w:ascii="Comic Sans MS" w:hAnsi="Comic Sans MS"/>
          <w:bCs/>
          <w:sz w:val="20"/>
          <w:szCs w:val="20"/>
        </w:rPr>
        <w:t xml:space="preserve">Türkçe Dil- Müzik </w:t>
      </w:r>
      <w:r w:rsidRPr="009447CA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</w:t>
      </w:r>
      <w:r w:rsidRPr="009447CA">
        <w:rPr>
          <w:rFonts w:ascii="Comic Sans MS" w:hAnsi="Comic Sans MS"/>
          <w:sz w:val="20"/>
          <w:szCs w:val="20"/>
        </w:rPr>
        <w:t>Büyük Grup Etkinliği)</w:t>
      </w:r>
    </w:p>
    <w:p w:rsidR="00A85D89" w:rsidRPr="009447CA" w:rsidRDefault="00A85D89" w:rsidP="00B6242C">
      <w:pPr>
        <w:rPr>
          <w:rFonts w:ascii="Comic Sans MS" w:hAnsi="Comic Sans MS"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45pt;margin-top:24.5pt;width:299.25pt;height:369pt;z-index:251658240">
            <v:textbox style="mso-next-textbox:#_x0000_s1026">
              <w:txbxContent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Kazanım 3. Kendini</w:t>
                  </w:r>
                  <w:r w:rsidRPr="009447CA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 xml:space="preserve"> yaratıcı yollarla ifade eder. 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447CA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 xml:space="preserve"> Duygu, düşünce ve hayallerini özgün yollarla ifade eder. 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 Nesneleri alışılmışın dışında kullanır. Özgün özellikler taşıyan ürünler oluşturur</w:t>
                  </w:r>
                  <w:r w:rsidRPr="009447CA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>.)</w:t>
                  </w:r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</w:t>
                  </w:r>
                  <w:r w:rsidRPr="009447CA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Bir olay ya da durumla ilgili olarak başkalarının duygularını açıklar. 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9447CA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Başkalarının duygularını söyler. Başkalarının duygularının nedenlerini söyler. Başkalarının duygularının sonuçlarını söyler.)</w:t>
                  </w:r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</w:t>
                  </w:r>
                  <w:bookmarkStart w:id="0" w:name="_GoBack"/>
                  <w:bookmarkEnd w:id="0"/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Kazanım 2. Sesini uygun kullanır. (Göstergeleri:</w:t>
                  </w:r>
                  <w:r w:rsidRPr="009447C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Konuşurken/şarkı söylerken nefesini doğru kullanır.</w:t>
                  </w:r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(Göstergeleri:</w:t>
                  </w:r>
                  <w:r w:rsidRPr="009447C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>Şiir, öykü ve tekerlemedeki uyağı söyler. Söylenen sözcükle uyaklı başka sözcük söyler.)</w:t>
                  </w:r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Yaşam alanlarında gerekli düzenlemeler yapar. (Göstergeleri: </w:t>
                  </w:r>
                  <w:r w:rsidRPr="009447CA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Ev ve okuldaki eşyaları temiz ve özenle kullanır, toplar, katlar, asar, yerleştirir.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</w:p>
                <w:p w:rsidR="00A85D89" w:rsidRPr="009447CA" w:rsidRDefault="00A85D89" w:rsidP="009447C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85D89" w:rsidRPr="0057534A" w:rsidRDefault="00A85D89" w:rsidP="00B6242C">
                  <w:pPr>
                    <w:rPr>
                      <w:sz w:val="20"/>
                      <w:szCs w:val="20"/>
                    </w:rPr>
                  </w:pPr>
                </w:p>
                <w:p w:rsidR="00A85D89" w:rsidRDefault="00A85D89" w:rsidP="00B6242C">
                  <w:pPr>
                    <w:rPr>
                      <w:sz w:val="20"/>
                      <w:szCs w:val="20"/>
                    </w:rPr>
                  </w:pPr>
                </w:p>
                <w:p w:rsidR="00A85D89" w:rsidRPr="00A60063" w:rsidRDefault="00A85D89" w:rsidP="00B6242C">
                  <w:pPr>
                    <w:rPr>
                      <w:sz w:val="20"/>
                      <w:szCs w:val="20"/>
                    </w:rPr>
                  </w:pPr>
                </w:p>
                <w:p w:rsidR="00A85D89" w:rsidRDefault="00A85D89" w:rsidP="00B6242C">
                  <w:pPr>
                    <w:rPr>
                      <w:sz w:val="20"/>
                      <w:szCs w:val="20"/>
                    </w:rPr>
                  </w:pPr>
                </w:p>
                <w:p w:rsidR="00A85D89" w:rsidRPr="00A60063" w:rsidRDefault="00A85D89" w:rsidP="00B6242C">
                  <w:pPr>
                    <w:rPr>
                      <w:sz w:val="20"/>
                      <w:szCs w:val="20"/>
                    </w:rPr>
                  </w:pPr>
                </w:p>
                <w:p w:rsidR="00A85D89" w:rsidRPr="004D6C18" w:rsidRDefault="00A85D89" w:rsidP="00B6242C">
                  <w:pPr>
                    <w:rPr>
                      <w:b/>
                      <w:bCs/>
                      <w:color w:val="FF0000"/>
                    </w:rPr>
                  </w:pPr>
                </w:p>
                <w:p w:rsidR="00A85D89" w:rsidRPr="004C2F05" w:rsidRDefault="00A85D89" w:rsidP="00B6242C"/>
              </w:txbxContent>
            </v:textbox>
          </v:shape>
        </w:pict>
      </w:r>
      <w:r w:rsidRPr="009447CA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447CA"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  48-60 </w:t>
      </w:r>
      <w:r w:rsidRPr="009447CA">
        <w:rPr>
          <w:rFonts w:ascii="Comic Sans MS" w:hAnsi="Comic Sans MS"/>
          <w:sz w:val="20"/>
          <w:szCs w:val="20"/>
        </w:rPr>
        <w:t>Ay</w:t>
      </w:r>
    </w:p>
    <w:tbl>
      <w:tblPr>
        <w:tblpPr w:leftFromText="141" w:rightFromText="141" w:vertAnchor="text" w:horzAnchor="margin" w:tblpXSpec="right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A85D89" w:rsidRPr="00FF2BBE" w:rsidTr="002F5709">
        <w:trPr>
          <w:trHeight w:val="166"/>
        </w:trPr>
        <w:tc>
          <w:tcPr>
            <w:tcW w:w="7342" w:type="dxa"/>
          </w:tcPr>
          <w:p w:rsidR="00A85D89" w:rsidRPr="00FF2BBE" w:rsidRDefault="00A85D89" w:rsidP="002F5709">
            <w:pPr>
              <w:rPr>
                <w:sz w:val="20"/>
                <w:szCs w:val="20"/>
              </w:rPr>
            </w:pPr>
          </w:p>
          <w:p w:rsidR="00A85D89" w:rsidRDefault="00A85D89" w:rsidP="002F5709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447CA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 xml:space="preserve">Basit nefes açma çalışmaları yapılır ve müzik etkinliğine geçilir. 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Erken Yatarım erken Kalkarım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Bir Yumurtayı Sütle Çırparım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Kızarmış Ekmek Birazda Peynir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Aman Efendim Ne Güzel Yenir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İster Yaz Olsun İster Karakış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Sabah Olunca Karnım Doyunca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Çantam Kitap Kalem Dolunca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Giderim Okula Ben Tıpış Tıpış</w:t>
            </w:r>
          </w:p>
          <w:p w:rsidR="00A85D89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A85D89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 erken yatmak (uyumak) ve geç yatmak ile ilgili yönerge sayfası yapılır.</w:t>
            </w:r>
          </w:p>
          <w:p w:rsidR="00A85D89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Çocukların U şeklinde oturmaları sağlanarak hikaye okunur.</w:t>
            </w:r>
          </w:p>
          <w:p w:rsidR="00A85D89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KARDAN ADAMA NE OLDU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‘Kar ne kadar da güzel yağıyor’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 Mehmet.</w:t>
            </w:r>
          </w:p>
          <w:p w:rsidR="00A85D89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’Evet’ dedi annesi,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’çok güzel yağıyor.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’O gün öğlene kadar kar yağdı.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Her yer bembeyaz oldu.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Mehmet’in arkadaşları çoktan dışarı çıkmışlardı.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 annesinden izin istedi.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-Anneciğim dışarı çıkabilir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miyim?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dedi.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-Tabii çıkabilirsin ama iyice giyinmelisin,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Mehmet montunu,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şap</w:t>
            </w:r>
            <w:r>
              <w:rPr>
                <w:rFonts w:ascii="Comic Sans MS" w:hAnsi="Comic Sans MS"/>
                <w:sz w:val="20"/>
                <w:szCs w:val="20"/>
              </w:rPr>
              <w:t>k</w:t>
            </w:r>
            <w:r w:rsidRPr="009447CA">
              <w:rPr>
                <w:rFonts w:ascii="Comic Sans MS" w:hAnsi="Comic Sans MS"/>
                <w:sz w:val="20"/>
                <w:szCs w:val="20"/>
              </w:rPr>
              <w:t>asını eldiv</w:t>
            </w: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9447CA">
              <w:rPr>
                <w:rFonts w:ascii="Comic Sans MS" w:hAnsi="Comic Sans MS"/>
                <w:sz w:val="20"/>
                <w:szCs w:val="20"/>
              </w:rPr>
              <w:t>nlerini giydi.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At</w:t>
            </w:r>
            <w:r w:rsidRPr="009447CA">
              <w:rPr>
                <w:rFonts w:ascii="Comic Sans MS" w:hAnsi="Comic Sans MS"/>
                <w:sz w:val="20"/>
                <w:szCs w:val="20"/>
              </w:rPr>
              <w:t>kısını taktı ve dışarı çıktı.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Arkadaşları kartopu oynuyordu.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O da onlara katıldı.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 xml:space="preserve">Çok </w:t>
            </w: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9447CA">
              <w:rPr>
                <w:rFonts w:ascii="Comic Sans MS" w:hAnsi="Comic Sans MS"/>
                <w:sz w:val="20"/>
                <w:szCs w:val="20"/>
              </w:rPr>
              <w:t>ğleniyorlardı.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Mehmet: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-Haydi,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kardan adam yapalım,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Karları yuvarlayıp kardan adam yaptılar.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Gözüne,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ağzını,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burnunu,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süpürgesini,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atkı ve şapkasını da taktılar.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kardan adam çok güzel oldu,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ama çok üşümüşlerdi,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birbirlerine iyi akşamlar deyip evlerine gittiler.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Ertesi sabah çok güneşliydi.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 penceresinin perdesini açıp kardan adama baktı ve birden çok şaşırdı……. Çocukların gözleri açmaları istenilir ve dışarıya baktığında ne görmüş olabilir diye çocuklara</w:t>
            </w:r>
            <w:r>
              <w:rPr>
                <w:rFonts w:ascii="Comic Sans MS" w:hAnsi="Comic Sans MS"/>
                <w:sz w:val="20"/>
                <w:szCs w:val="20"/>
              </w:rPr>
              <w:t xml:space="preserve"> sorulur herkese söz hakkı veri</w:t>
            </w:r>
            <w:r w:rsidRPr="009447CA">
              <w:rPr>
                <w:rFonts w:ascii="Comic Sans MS" w:hAnsi="Comic Sans MS"/>
                <w:sz w:val="20"/>
                <w:szCs w:val="20"/>
              </w:rPr>
              <w:t>lir.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Boyalar ve kağıtlar dağıtılır hikaye ile ilgili düşüncelerini çizmelerine fırsat verilir.</w:t>
            </w:r>
          </w:p>
          <w:p w:rsidR="00A85D89" w:rsidRPr="009447CA" w:rsidRDefault="00A85D89" w:rsidP="002F570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A85D89" w:rsidRDefault="00A85D89" w:rsidP="002F5709">
            <w:pPr>
              <w:rPr>
                <w:b/>
                <w:bCs/>
                <w:sz w:val="20"/>
                <w:szCs w:val="20"/>
              </w:rPr>
            </w:pPr>
          </w:p>
          <w:p w:rsidR="00A85D89" w:rsidRPr="00FF2BBE" w:rsidRDefault="00A85D89" w:rsidP="002F5709">
            <w:pPr>
              <w:rPr>
                <w:sz w:val="20"/>
                <w:szCs w:val="20"/>
              </w:rPr>
            </w:pPr>
          </w:p>
        </w:tc>
      </w:tr>
    </w:tbl>
    <w:p w:rsidR="00A85D89" w:rsidRPr="00FF2BBE" w:rsidRDefault="00A85D89" w:rsidP="00B6242C">
      <w:pPr>
        <w:rPr>
          <w:b/>
          <w:sz w:val="20"/>
          <w:szCs w:val="20"/>
        </w:rPr>
      </w:pPr>
      <w:r>
        <w:rPr>
          <w:noProof/>
        </w:rPr>
        <w:pict>
          <v:shape id="_x0000_s1027" type="#_x0000_t202" style="position:absolute;margin-left:12.3pt;margin-top:4.5pt;width:279.75pt;height:117.3pt;z-index:251659264;mso-position-horizontal-relative:text;mso-position-vertical-relative:text">
            <v:textbox style="mso-next-textbox:#_x0000_s1027">
              <w:txbxContent>
                <w:p w:rsidR="00A85D89" w:rsidRPr="009447CA" w:rsidRDefault="00A85D89" w:rsidP="002F570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A85D89" w:rsidRDefault="00A85D89" w:rsidP="002F5709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2F5709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Boyalar kağıtlar</w:t>
                  </w:r>
                </w:p>
                <w:p w:rsidR="00A85D89" w:rsidRDefault="00A85D89" w:rsidP="002F570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2F570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A85D89" w:rsidRPr="002F5709" w:rsidRDefault="00A85D89" w:rsidP="002F5709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2F5709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Kardan adam, erimek, erken yatmak, geç yatmak</w:t>
                  </w:r>
                </w:p>
                <w:p w:rsidR="00A85D89" w:rsidRPr="009447CA" w:rsidRDefault="00A85D89" w:rsidP="002F570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A85D89" w:rsidRPr="009447CA" w:rsidRDefault="00A85D89" w:rsidP="002F570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Erken-geç</w:t>
                  </w:r>
                </w:p>
              </w:txbxContent>
            </v:textbox>
          </v:shape>
        </w:pict>
      </w:r>
    </w:p>
    <w:p w:rsidR="00A85D89" w:rsidRPr="00FF2BBE" w:rsidRDefault="00A85D89" w:rsidP="00B6242C">
      <w:pPr>
        <w:rPr>
          <w:b/>
          <w:bCs/>
          <w:sz w:val="20"/>
          <w:szCs w:val="20"/>
        </w:rPr>
      </w:pP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</w:p>
    <w:p w:rsidR="00A85D89" w:rsidRPr="00FF2BBE" w:rsidRDefault="00A85D89" w:rsidP="00B6242C">
      <w:pPr>
        <w:rPr>
          <w:b/>
          <w:bCs/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</w:p>
    <w:tbl>
      <w:tblPr>
        <w:tblpPr w:leftFromText="141" w:rightFromText="141" w:vertAnchor="text" w:horzAnchor="page" w:tblpX="1543" w:tblpY="3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3"/>
      </w:tblGrid>
      <w:tr w:rsidR="00A85D89" w:rsidRPr="009447CA" w:rsidTr="002F5709">
        <w:trPr>
          <w:trHeight w:val="1258"/>
        </w:trPr>
        <w:tc>
          <w:tcPr>
            <w:tcW w:w="5583" w:type="dxa"/>
          </w:tcPr>
          <w:p w:rsidR="00A85D89" w:rsidRPr="009447CA" w:rsidRDefault="00A85D89" w:rsidP="002F5709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47CA">
              <w:rPr>
                <w:rFonts w:ascii="Comic Sans MS" w:hAnsi="Comic Sans MS"/>
                <w:b/>
                <w:bCs/>
                <w:sz w:val="20"/>
                <w:szCs w:val="20"/>
              </w:rPr>
              <w:t>AİLE KATILIMI</w:t>
            </w:r>
          </w:p>
          <w:p w:rsidR="00A85D89" w:rsidRPr="009447CA" w:rsidRDefault="00A85D89" w:rsidP="002F5709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Çocuğunuza kış mevsimi ile ilgili masal anlatınız.</w:t>
            </w:r>
          </w:p>
        </w:tc>
      </w:tr>
    </w:tbl>
    <w:p w:rsidR="00A85D89" w:rsidRPr="00FF2BBE" w:rsidRDefault="00A85D89" w:rsidP="00B6242C">
      <w:pPr>
        <w:rPr>
          <w:sz w:val="20"/>
          <w:szCs w:val="20"/>
        </w:rPr>
      </w:pPr>
    </w:p>
    <w:tbl>
      <w:tblPr>
        <w:tblpPr w:leftFromText="141" w:rightFromText="141" w:vertAnchor="text" w:horzAnchor="page" w:tblpX="7603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0"/>
      </w:tblGrid>
      <w:tr w:rsidR="00A85D89" w:rsidRPr="00FF2BBE" w:rsidTr="002F5709">
        <w:trPr>
          <w:trHeight w:val="1568"/>
        </w:trPr>
        <w:tc>
          <w:tcPr>
            <w:tcW w:w="7520" w:type="dxa"/>
          </w:tcPr>
          <w:p w:rsidR="00A85D89" w:rsidRPr="00FF2BBE" w:rsidRDefault="00A85D89" w:rsidP="002F5709">
            <w:pPr>
              <w:rPr>
                <w:sz w:val="20"/>
                <w:szCs w:val="20"/>
              </w:rPr>
            </w:pPr>
          </w:p>
          <w:p w:rsidR="00A85D89" w:rsidRPr="009447CA" w:rsidRDefault="00A85D89" w:rsidP="002F5709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47CA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A85D89" w:rsidRDefault="00A85D89" w:rsidP="002F57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Neden erken yatmalıyız?</w:t>
            </w:r>
          </w:p>
          <w:p w:rsidR="00A85D89" w:rsidRDefault="00A85D89" w:rsidP="002F57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Çok yatarsak neler olabilir?</w:t>
            </w:r>
          </w:p>
          <w:p w:rsidR="00A85D89" w:rsidRPr="009447CA" w:rsidRDefault="00A85D8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Mehmet annesinden neden izin istedi?</w:t>
            </w:r>
          </w:p>
          <w:p w:rsidR="00A85D89" w:rsidRPr="009447CA" w:rsidRDefault="00A85D8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Mehmet dışarı çıkarken neler giydi?</w:t>
            </w:r>
          </w:p>
          <w:p w:rsidR="00A85D89" w:rsidRPr="009447CA" w:rsidRDefault="00A85D8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Arkadaşlarıyla ne yaptı?</w:t>
            </w:r>
          </w:p>
          <w:p w:rsidR="00A85D89" w:rsidRPr="009447CA" w:rsidRDefault="00A85D8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Kardan adamı nasıl yaptılar, neler kullandılar?</w:t>
            </w:r>
          </w:p>
          <w:p w:rsidR="00A85D89" w:rsidRPr="009447CA" w:rsidRDefault="00A85D8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Mehmet ertesi sabah pencereden baktığında neden şaşırmış olabilir?</w:t>
            </w:r>
          </w:p>
          <w:p w:rsidR="00A85D89" w:rsidRPr="009447CA" w:rsidRDefault="00A85D89" w:rsidP="002F57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3.sayı/</w:t>
            </w:r>
            <w:r w:rsidRPr="009447CA">
              <w:rPr>
                <w:rFonts w:ascii="Comic Sans MS" w:hAnsi="Comic Sans MS"/>
                <w:sz w:val="20"/>
                <w:szCs w:val="20"/>
              </w:rPr>
              <w:t xml:space="preserve"> 6. sayfa yönergeler doğrultusunda yapılır.</w:t>
            </w:r>
          </w:p>
          <w:p w:rsidR="00A85D89" w:rsidRPr="009447CA" w:rsidRDefault="00A85D89" w:rsidP="002F57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85D89" w:rsidRPr="00FF2BBE" w:rsidRDefault="00A85D89" w:rsidP="002F5709">
            <w:pPr>
              <w:rPr>
                <w:sz w:val="20"/>
                <w:szCs w:val="20"/>
              </w:rPr>
            </w:pPr>
          </w:p>
        </w:tc>
      </w:tr>
    </w:tbl>
    <w:p w:rsidR="00A85D89" w:rsidRPr="00FF2BBE" w:rsidRDefault="00A85D89" w:rsidP="00B6242C">
      <w:pPr>
        <w:rPr>
          <w:sz w:val="20"/>
          <w:szCs w:val="20"/>
        </w:rPr>
      </w:pPr>
    </w:p>
    <w:tbl>
      <w:tblPr>
        <w:tblpPr w:leftFromText="141" w:rightFromText="141" w:vertAnchor="text" w:horzAnchor="page" w:tblpX="1498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0"/>
      </w:tblGrid>
      <w:tr w:rsidR="00A85D89" w:rsidRPr="00FF2BBE" w:rsidTr="009C7849">
        <w:trPr>
          <w:trHeight w:val="1480"/>
        </w:trPr>
        <w:tc>
          <w:tcPr>
            <w:tcW w:w="5750" w:type="dxa"/>
          </w:tcPr>
          <w:p w:rsidR="00A85D89" w:rsidRPr="002F5709" w:rsidRDefault="00A85D89" w:rsidP="009C7849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F5709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A85D89" w:rsidRPr="002F5709" w:rsidRDefault="00A85D89" w:rsidP="009C784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F5709">
              <w:rPr>
                <w:rFonts w:ascii="Comic Sans MS" w:hAnsi="Comic Sans MS"/>
                <w:sz w:val="20"/>
                <w:szCs w:val="20"/>
              </w:rPr>
              <w:t>Sınıfta herhangi bir engeli olan çocuk varsa, etkinlikler anlayabilecekleri şekilde kolaylık sağlanarak ona uygun sunulmalıdır.</w:t>
            </w:r>
          </w:p>
        </w:tc>
      </w:tr>
    </w:tbl>
    <w:p w:rsidR="00A85D89" w:rsidRPr="00FF2BBE" w:rsidRDefault="00A85D89" w:rsidP="00B6242C">
      <w:pPr>
        <w:rPr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A85D89" w:rsidRPr="00FF2BBE" w:rsidRDefault="00A85D89" w:rsidP="00B6242C">
      <w:pPr>
        <w:rPr>
          <w:color w:val="000000"/>
          <w:sz w:val="20"/>
          <w:szCs w:val="20"/>
        </w:rPr>
      </w:pPr>
    </w:p>
    <w:p w:rsidR="00A85D89" w:rsidRPr="00FF2BBE" w:rsidRDefault="00A85D89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A85D89" w:rsidRPr="00FF2BBE" w:rsidRDefault="00A85D89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A85D89" w:rsidRPr="00FF2BBE" w:rsidRDefault="00A85D89" w:rsidP="00B6242C">
      <w:pPr>
        <w:rPr>
          <w:vanish/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sectPr w:rsidR="00A85D89" w:rsidRPr="00FF2BBE" w:rsidSect="00F31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D89" w:rsidRDefault="00A85D89">
      <w:r>
        <w:separator/>
      </w:r>
    </w:p>
  </w:endnote>
  <w:endnote w:type="continuationSeparator" w:id="0">
    <w:p w:rsidR="00A85D89" w:rsidRDefault="00A85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89" w:rsidRDefault="00A85D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89" w:rsidRDefault="00A85D89" w:rsidP="00F3108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85D89" w:rsidRDefault="00A85D89" w:rsidP="00F3108D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89" w:rsidRDefault="00A85D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D89" w:rsidRDefault="00A85D89">
      <w:r>
        <w:separator/>
      </w:r>
    </w:p>
  </w:footnote>
  <w:footnote w:type="continuationSeparator" w:id="0">
    <w:p w:rsidR="00A85D89" w:rsidRDefault="00A85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89" w:rsidRDefault="00A85D8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89" w:rsidRPr="009022B3" w:rsidRDefault="00A85D89" w:rsidP="00F3108D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89" w:rsidRDefault="00A85D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53975"/>
    <w:multiLevelType w:val="multilevel"/>
    <w:tmpl w:val="192C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42C"/>
    <w:rsid w:val="0000369B"/>
    <w:rsid w:val="00041471"/>
    <w:rsid w:val="00052F0A"/>
    <w:rsid w:val="00072A57"/>
    <w:rsid w:val="0007511D"/>
    <w:rsid w:val="00094127"/>
    <w:rsid w:val="00097882"/>
    <w:rsid w:val="000A38C4"/>
    <w:rsid w:val="000B02CC"/>
    <w:rsid w:val="000E7097"/>
    <w:rsid w:val="000F242B"/>
    <w:rsid w:val="00100C2A"/>
    <w:rsid w:val="001A5081"/>
    <w:rsid w:val="001D0FBF"/>
    <w:rsid w:val="001E6D8E"/>
    <w:rsid w:val="002335F8"/>
    <w:rsid w:val="00265CC2"/>
    <w:rsid w:val="00297A9E"/>
    <w:rsid w:val="002E571E"/>
    <w:rsid w:val="002F4D56"/>
    <w:rsid w:val="002F5709"/>
    <w:rsid w:val="002F760F"/>
    <w:rsid w:val="00324C6D"/>
    <w:rsid w:val="00345437"/>
    <w:rsid w:val="00360160"/>
    <w:rsid w:val="00390D3C"/>
    <w:rsid w:val="00392116"/>
    <w:rsid w:val="0039304F"/>
    <w:rsid w:val="00397904"/>
    <w:rsid w:val="003D3093"/>
    <w:rsid w:val="003D35B0"/>
    <w:rsid w:val="003E4276"/>
    <w:rsid w:val="003F4BEE"/>
    <w:rsid w:val="0041082F"/>
    <w:rsid w:val="00416B05"/>
    <w:rsid w:val="00420C08"/>
    <w:rsid w:val="00434BD5"/>
    <w:rsid w:val="00445402"/>
    <w:rsid w:val="00447667"/>
    <w:rsid w:val="00473F09"/>
    <w:rsid w:val="00476454"/>
    <w:rsid w:val="004A44AB"/>
    <w:rsid w:val="004B242D"/>
    <w:rsid w:val="004B2682"/>
    <w:rsid w:val="004B7F24"/>
    <w:rsid w:val="004C2F05"/>
    <w:rsid w:val="004D6C18"/>
    <w:rsid w:val="004E4A07"/>
    <w:rsid w:val="004E6829"/>
    <w:rsid w:val="004F3057"/>
    <w:rsid w:val="00547D41"/>
    <w:rsid w:val="0055283D"/>
    <w:rsid w:val="00563477"/>
    <w:rsid w:val="0057534A"/>
    <w:rsid w:val="00586FFF"/>
    <w:rsid w:val="005C4C46"/>
    <w:rsid w:val="005F76F9"/>
    <w:rsid w:val="00630303"/>
    <w:rsid w:val="00641482"/>
    <w:rsid w:val="006C4EA9"/>
    <w:rsid w:val="006F22B5"/>
    <w:rsid w:val="00725B35"/>
    <w:rsid w:val="00747186"/>
    <w:rsid w:val="0078188A"/>
    <w:rsid w:val="00797CF6"/>
    <w:rsid w:val="007A4870"/>
    <w:rsid w:val="007C54F8"/>
    <w:rsid w:val="007E122A"/>
    <w:rsid w:val="007F1E03"/>
    <w:rsid w:val="007F64F4"/>
    <w:rsid w:val="00813A94"/>
    <w:rsid w:val="00835B6C"/>
    <w:rsid w:val="00874823"/>
    <w:rsid w:val="00895072"/>
    <w:rsid w:val="008A520F"/>
    <w:rsid w:val="008B5FF1"/>
    <w:rsid w:val="008D3B85"/>
    <w:rsid w:val="009022B3"/>
    <w:rsid w:val="009073DB"/>
    <w:rsid w:val="0093032A"/>
    <w:rsid w:val="009447CA"/>
    <w:rsid w:val="0095758F"/>
    <w:rsid w:val="00977D0E"/>
    <w:rsid w:val="009C7849"/>
    <w:rsid w:val="009F6A24"/>
    <w:rsid w:val="00A15C42"/>
    <w:rsid w:val="00A561DF"/>
    <w:rsid w:val="00A60063"/>
    <w:rsid w:val="00A77C3B"/>
    <w:rsid w:val="00A85D89"/>
    <w:rsid w:val="00AE2D23"/>
    <w:rsid w:val="00AE7E8E"/>
    <w:rsid w:val="00B02232"/>
    <w:rsid w:val="00B05BCF"/>
    <w:rsid w:val="00B07B5F"/>
    <w:rsid w:val="00B158BF"/>
    <w:rsid w:val="00B219C9"/>
    <w:rsid w:val="00B56E68"/>
    <w:rsid w:val="00B6242C"/>
    <w:rsid w:val="00BB647D"/>
    <w:rsid w:val="00BF005A"/>
    <w:rsid w:val="00BF4DCE"/>
    <w:rsid w:val="00C041ED"/>
    <w:rsid w:val="00C05497"/>
    <w:rsid w:val="00CA423D"/>
    <w:rsid w:val="00CC5AC1"/>
    <w:rsid w:val="00CE325F"/>
    <w:rsid w:val="00CE7813"/>
    <w:rsid w:val="00D53583"/>
    <w:rsid w:val="00D560AD"/>
    <w:rsid w:val="00D70E99"/>
    <w:rsid w:val="00D83A32"/>
    <w:rsid w:val="00DB208C"/>
    <w:rsid w:val="00DE2CC5"/>
    <w:rsid w:val="00DE4C94"/>
    <w:rsid w:val="00DF3CC9"/>
    <w:rsid w:val="00E020CF"/>
    <w:rsid w:val="00EA63EF"/>
    <w:rsid w:val="00EF1328"/>
    <w:rsid w:val="00F3108D"/>
    <w:rsid w:val="00F504BE"/>
    <w:rsid w:val="00F52402"/>
    <w:rsid w:val="00FA4E79"/>
    <w:rsid w:val="00FC1A9C"/>
    <w:rsid w:val="00FC1D1D"/>
    <w:rsid w:val="00FD7E30"/>
    <w:rsid w:val="00FE4941"/>
    <w:rsid w:val="00FF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242C"/>
    <w:rPr>
      <w:sz w:val="24"/>
    </w:rPr>
  </w:style>
  <w:style w:type="character" w:styleId="PageNumber">
    <w:name w:val="page number"/>
    <w:basedOn w:val="DefaultParagraphFont"/>
    <w:uiPriority w:val="99"/>
    <w:rsid w:val="00B6242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242C"/>
    <w:rPr>
      <w:sz w:val="24"/>
    </w:rPr>
  </w:style>
  <w:style w:type="paragraph" w:customStyle="1" w:styleId="Default">
    <w:name w:val="Default"/>
    <w:uiPriority w:val="99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00369B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00369B"/>
    <w:rPr>
      <w:rFonts w:cs="Times New Roman"/>
      <w:b/>
    </w:rPr>
  </w:style>
  <w:style w:type="paragraph" w:customStyle="1" w:styleId="maddeler">
    <w:name w:val="maddeler"/>
    <w:basedOn w:val="Normal"/>
    <w:uiPriority w:val="99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NoSpacing">
    <w:name w:val="No Spacing"/>
    <w:uiPriority w:val="99"/>
    <w:qFormat/>
    <w:rsid w:val="0094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33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399">
      <w:marLeft w:val="7"/>
      <w:marRight w:val="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4398">
          <w:marLeft w:val="0"/>
          <w:marRight w:val="0"/>
          <w:marTop w:val="0"/>
          <w:marBottom w:val="0"/>
          <w:divBdr>
            <w:top w:val="single" w:sz="18" w:space="0" w:color="F9EBD5"/>
            <w:left w:val="single" w:sz="18" w:space="6" w:color="F9EBD5"/>
            <w:bottom w:val="single" w:sz="18" w:space="6" w:color="F9EBD5"/>
            <w:right w:val="single" w:sz="18" w:space="6" w:color="F9EBD5"/>
          </w:divBdr>
          <w:divsChild>
            <w:div w:id="1009334402">
              <w:marLeft w:val="0"/>
              <w:marRight w:val="0"/>
              <w:marTop w:val="8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3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33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33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334404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33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3</Pages>
  <Words>469</Words>
  <Characters>2675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ETKİNLİK PLANI </dc:title>
  <dc:subject/>
  <dc:creator>comm</dc:creator>
  <cp:keywords/>
  <dc:description/>
  <cp:lastModifiedBy>harun</cp:lastModifiedBy>
  <cp:revision>46</cp:revision>
  <dcterms:created xsi:type="dcterms:W3CDTF">2013-06-11T11:57:00Z</dcterms:created>
  <dcterms:modified xsi:type="dcterms:W3CDTF">2016-08-29T21:14:00Z</dcterms:modified>
</cp:coreProperties>
</file>